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9C8" w:rsidRPr="004E29C8" w:rsidRDefault="00785DE0" w:rsidP="00C83F4D">
      <w:pPr>
        <w:pStyle w:val="Title"/>
      </w:pPr>
      <w:bookmarkStart w:id="0" w:name="_GoBack"/>
      <w:bookmarkEnd w:id="0"/>
      <w:r>
        <w:t>Healthcare Professionals Coordination Group</w:t>
      </w:r>
      <w:r w:rsidR="005B5DAB">
        <w:t xml:space="preserve"> Meeting</w:t>
      </w:r>
    </w:p>
    <w:p w:rsidR="005B5DAB" w:rsidRDefault="000957D6" w:rsidP="00657893">
      <w:pPr>
        <w:pStyle w:val="Title"/>
      </w:pPr>
      <w:r>
        <w:t>2 June</w:t>
      </w:r>
      <w:r w:rsidR="00785DE0">
        <w:t xml:space="preserve"> 2014, </w:t>
      </w:r>
      <w:hyperlink r:id="rId9" w:history="1">
        <w:r w:rsidR="00785DE0" w:rsidRPr="00785DE0">
          <w:rPr>
            <w:rStyle w:val="Hyperlink"/>
          </w:rPr>
          <w:t>16:00</w:t>
        </w:r>
        <w:r w:rsidR="009E054C">
          <w:rPr>
            <w:rStyle w:val="Hyperlink"/>
          </w:rPr>
          <w:t>-17:00</w:t>
        </w:r>
        <w:r w:rsidR="001F7EFF" w:rsidRPr="00785DE0">
          <w:rPr>
            <w:rStyle w:val="Hyperlink"/>
          </w:rPr>
          <w:t xml:space="preserve"> UTC</w:t>
        </w:r>
      </w:hyperlink>
      <w:r w:rsidR="001F7EFF">
        <w:t xml:space="preserve"> </w:t>
      </w:r>
    </w:p>
    <w:p w:rsidR="009E054C" w:rsidRPr="009E054C" w:rsidRDefault="009E054C" w:rsidP="009E054C">
      <w:pPr>
        <w:rPr>
          <w:lang w:val="en-US"/>
        </w:rPr>
      </w:pPr>
      <w:r w:rsidRPr="009E054C">
        <w:rPr>
          <w:lang w:val="en-US"/>
        </w:rPr>
        <w:t>Dial in details</w:t>
      </w:r>
      <w:r>
        <w:rPr>
          <w:lang w:val="en-US"/>
        </w:rPr>
        <w:t>:</w:t>
      </w:r>
    </w:p>
    <w:p w:rsidR="009E054C" w:rsidRPr="009E054C" w:rsidRDefault="009E054C" w:rsidP="009E054C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</w:pPr>
      <w:r w:rsidRPr="009E054C">
        <w:rPr>
          <w:rFonts w:ascii="Arial" w:hAnsi="Arial" w:cs="Arial"/>
          <w:color w:val="333333"/>
          <w:sz w:val="22"/>
          <w:szCs w:val="22"/>
        </w:rPr>
        <w:t>Please join my meeting.</w:t>
      </w:r>
      <w:r w:rsidRPr="009E054C">
        <w:rPr>
          <w:rFonts w:ascii="Arial" w:hAnsi="Arial" w:cs="Arial"/>
          <w:color w:val="333333"/>
          <w:sz w:val="22"/>
          <w:szCs w:val="22"/>
        </w:rPr>
        <w:br/>
      </w:r>
      <w:hyperlink r:id="rId10" w:history="1">
        <w:r w:rsidRPr="009E054C">
          <w:rPr>
            <w:rStyle w:val="Hyperlink"/>
            <w:rFonts w:ascii="Arial" w:hAnsi="Arial" w:cs="Arial"/>
            <w:sz w:val="22"/>
            <w:szCs w:val="22"/>
          </w:rPr>
          <w:t>https://global.gotomeeting.com/meeting/join/</w:t>
        </w:r>
        <w:r w:rsidRPr="009E054C">
          <w:rPr>
            <w:rStyle w:val="Hyperlink"/>
            <w:rFonts w:ascii="Arial" w:hAnsi="Arial" w:cs="Arial"/>
            <w:sz w:val="22"/>
            <w:szCs w:val="22"/>
            <w:bdr w:val="none" w:sz="0" w:space="0" w:color="auto" w:frame="1"/>
          </w:rPr>
          <w:t>902171981</w:t>
        </w:r>
      </w:hyperlink>
    </w:p>
    <w:p w:rsidR="009E054C" w:rsidRPr="009E054C" w:rsidRDefault="009E054C" w:rsidP="009E054C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 xml:space="preserve"> Use your microphone and speakers (VoIP) - a headset is recommended. Or, call in using your telephone.</w:t>
      </w: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  <w:sz w:val="22"/>
          <w:szCs w:val="22"/>
        </w:rPr>
      </w:pP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333333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Canada</w:t>
      </w:r>
      <w:r w:rsidRPr="009E054C">
        <w:rPr>
          <w:rFonts w:ascii="Arial" w:hAnsi="Arial" w:cs="Arial"/>
          <w:color w:val="333333"/>
          <w:sz w:val="22"/>
          <w:szCs w:val="22"/>
        </w:rPr>
        <w:t>:</w:t>
      </w:r>
      <w:r w:rsidRPr="009E054C"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+1 (647) 497-9391</w:t>
      </w: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333333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Denmark</w:t>
      </w:r>
      <w:r w:rsidRPr="009E054C">
        <w:rPr>
          <w:rFonts w:ascii="Arial" w:hAnsi="Arial" w:cs="Arial"/>
          <w:color w:val="333333"/>
          <w:sz w:val="22"/>
          <w:szCs w:val="22"/>
        </w:rPr>
        <w:t>:</w:t>
      </w:r>
      <w:r w:rsidRPr="009E054C"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+45 (0) 69 91 88 61</w:t>
      </w: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333333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Netherlands</w:t>
      </w:r>
      <w:r w:rsidRPr="009E054C">
        <w:rPr>
          <w:rFonts w:ascii="Arial" w:hAnsi="Arial" w:cs="Arial"/>
          <w:color w:val="333333"/>
          <w:sz w:val="22"/>
          <w:szCs w:val="22"/>
        </w:rPr>
        <w:t>:</w:t>
      </w:r>
      <w:r w:rsidRPr="009E054C"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+31 (0) 708 912 514</w:t>
      </w: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333333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Sweden</w:t>
      </w:r>
      <w:r w:rsidRPr="009E054C">
        <w:rPr>
          <w:rFonts w:ascii="Arial" w:hAnsi="Arial" w:cs="Arial"/>
          <w:color w:val="333333"/>
          <w:sz w:val="22"/>
          <w:szCs w:val="22"/>
        </w:rPr>
        <w:t>:</w:t>
      </w:r>
      <w:r w:rsidRPr="009E054C"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+46 (0) 852 503 498</w:t>
      </w: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333333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United Kingdom</w:t>
      </w:r>
      <w:r w:rsidRPr="009E054C">
        <w:rPr>
          <w:rFonts w:ascii="Arial" w:hAnsi="Arial" w:cs="Arial"/>
          <w:color w:val="333333"/>
          <w:sz w:val="22"/>
          <w:szCs w:val="22"/>
        </w:rPr>
        <w:t>:</w:t>
      </w:r>
      <w:r w:rsidRPr="009E054C"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+44 20 3535 0624</w:t>
      </w: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333333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United States</w:t>
      </w:r>
      <w:r w:rsidRPr="009E054C">
        <w:rPr>
          <w:rFonts w:ascii="Arial" w:hAnsi="Arial" w:cs="Arial"/>
          <w:color w:val="333333"/>
          <w:sz w:val="22"/>
          <w:szCs w:val="22"/>
        </w:rPr>
        <w:t>:</w:t>
      </w:r>
      <w:r w:rsidRPr="009E054C"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+1 (646) 982-0002</w:t>
      </w: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  <w:sz w:val="22"/>
          <w:szCs w:val="22"/>
        </w:rPr>
      </w:pP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ind w:firstLine="720"/>
        <w:textAlignment w:val="baseline"/>
        <w:rPr>
          <w:rFonts w:ascii="Arial" w:hAnsi="Arial" w:cs="Arial"/>
          <w:color w:val="333333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</w:rPr>
        <w:t>Meeting ID</w:t>
      </w:r>
      <w:proofErr w:type="gramStart"/>
      <w:r w:rsidRPr="009E054C">
        <w:rPr>
          <w:rFonts w:ascii="Arial" w:hAnsi="Arial" w:cs="Arial"/>
          <w:color w:val="333333"/>
          <w:sz w:val="22"/>
          <w:szCs w:val="22"/>
        </w:rPr>
        <w:t>:</w:t>
      </w: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902</w:t>
      </w:r>
      <w:proofErr w:type="gramEnd"/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-171-981</w:t>
      </w:r>
    </w:p>
    <w:p w:rsidR="009E054C" w:rsidRPr="009E054C" w:rsidRDefault="009E054C" w:rsidP="009E054C">
      <w:pPr>
        <w:rPr>
          <w:lang w:val="en-US"/>
        </w:rPr>
      </w:pPr>
    </w:p>
    <w:p w:rsidR="004A1DA8" w:rsidRPr="00E32D8A" w:rsidRDefault="0005158D" w:rsidP="00E32D8A">
      <w:pPr>
        <w:pStyle w:val="Title"/>
      </w:pPr>
      <w:r w:rsidRPr="00E32D8A">
        <w:t>AGENDA</w:t>
      </w:r>
    </w:p>
    <w:tbl>
      <w:tblPr>
        <w:tblStyle w:val="TableGrid"/>
        <w:tblW w:w="9890" w:type="dxa"/>
        <w:tblLook w:val="04A0" w:firstRow="1" w:lastRow="0" w:firstColumn="1" w:lastColumn="0" w:noHBand="0" w:noVBand="1"/>
      </w:tblPr>
      <w:tblGrid>
        <w:gridCol w:w="8695"/>
        <w:gridCol w:w="1195"/>
      </w:tblGrid>
      <w:tr w:rsidR="0005158D" w:rsidRPr="0005158D" w:rsidTr="0005158D">
        <w:tc>
          <w:tcPr>
            <w:tcW w:w="8755" w:type="dxa"/>
            <w:shd w:val="clear" w:color="auto" w:fill="B8CCE4" w:themeFill="accent1" w:themeFillTint="66"/>
          </w:tcPr>
          <w:p w:rsidR="0005158D" w:rsidRPr="0005158D" w:rsidRDefault="0005158D" w:rsidP="00E32D8A">
            <w:pPr>
              <w:jc w:val="center"/>
              <w:rPr>
                <w:lang w:val="en-US"/>
              </w:rPr>
            </w:pPr>
            <w:r w:rsidRPr="00E32D8A">
              <w:rPr>
                <w:b/>
                <w:lang w:val="en-US"/>
              </w:rPr>
              <w:t>Item</w:t>
            </w:r>
          </w:p>
        </w:tc>
        <w:tc>
          <w:tcPr>
            <w:tcW w:w="1135" w:type="dxa"/>
            <w:shd w:val="clear" w:color="auto" w:fill="B8CCE4" w:themeFill="accent1" w:themeFillTint="66"/>
          </w:tcPr>
          <w:p w:rsidR="0005158D" w:rsidRPr="00E32D8A" w:rsidRDefault="0005158D" w:rsidP="00E32D8A">
            <w:pPr>
              <w:jc w:val="center"/>
              <w:rPr>
                <w:b/>
                <w:lang w:val="en-US"/>
              </w:rPr>
            </w:pPr>
            <w:r w:rsidRPr="00E32D8A">
              <w:rPr>
                <w:b/>
                <w:lang w:val="en-US"/>
              </w:rPr>
              <w:t>Lead</w:t>
            </w:r>
          </w:p>
        </w:tc>
      </w:tr>
      <w:tr w:rsidR="0005158D" w:rsidTr="0005158D">
        <w:tc>
          <w:tcPr>
            <w:tcW w:w="8755" w:type="dxa"/>
          </w:tcPr>
          <w:p w:rsidR="0005158D" w:rsidRPr="0005158D" w:rsidRDefault="0005158D" w:rsidP="0005158D">
            <w:pPr>
              <w:pStyle w:val="Agenda1"/>
            </w:pPr>
            <w:r>
              <w:t>Welcome &amp; Apologies</w:t>
            </w:r>
          </w:p>
        </w:tc>
        <w:tc>
          <w:tcPr>
            <w:tcW w:w="1135" w:type="dxa"/>
          </w:tcPr>
          <w:p w:rsidR="0005158D" w:rsidRDefault="0005158D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05158D" w:rsidTr="0005158D">
        <w:tc>
          <w:tcPr>
            <w:tcW w:w="8755" w:type="dxa"/>
          </w:tcPr>
          <w:p w:rsidR="0005158D" w:rsidRPr="0005158D" w:rsidRDefault="0005158D" w:rsidP="0005158D">
            <w:pPr>
              <w:pStyle w:val="Agenda1"/>
            </w:pPr>
            <w:r>
              <w:t>Conflicts of Interest</w:t>
            </w:r>
          </w:p>
        </w:tc>
        <w:tc>
          <w:tcPr>
            <w:tcW w:w="1135" w:type="dxa"/>
          </w:tcPr>
          <w:p w:rsidR="0005158D" w:rsidRDefault="0005158D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05158D" w:rsidTr="0005158D">
        <w:tc>
          <w:tcPr>
            <w:tcW w:w="8755" w:type="dxa"/>
          </w:tcPr>
          <w:p w:rsidR="0005158D" w:rsidRDefault="0005158D" w:rsidP="004E29C8">
            <w:pPr>
              <w:pStyle w:val="Agenda1"/>
            </w:pPr>
            <w:r>
              <w:t>Minutes of last meeting</w:t>
            </w:r>
          </w:p>
          <w:p w:rsidR="004E29C8" w:rsidRDefault="00154CC3" w:rsidP="004E29C8">
            <w:pPr>
              <w:pStyle w:val="Action"/>
              <w:rPr>
                <w:rStyle w:val="ActionChar"/>
              </w:rPr>
            </w:pPr>
            <w:r>
              <w:rPr>
                <w:rStyle w:val="ActionChar"/>
              </w:rPr>
              <w:t>JM has the</w:t>
            </w:r>
            <w:r w:rsidRPr="00445216">
              <w:rPr>
                <w:rStyle w:val="ActionChar"/>
              </w:rPr>
              <w:t xml:space="preserve"> </w:t>
            </w:r>
            <w:r>
              <w:rPr>
                <w:rStyle w:val="ActionChar"/>
              </w:rPr>
              <w:t xml:space="preserve">final deliverables from the GP/FP project </w:t>
            </w:r>
            <w:r w:rsidRPr="00445216">
              <w:rPr>
                <w:rStyle w:val="ActionChar"/>
              </w:rPr>
              <w:t xml:space="preserve">and will share with </w:t>
            </w:r>
            <w:r>
              <w:rPr>
                <w:rStyle w:val="ActionChar"/>
              </w:rPr>
              <w:t xml:space="preserve">RS and </w:t>
            </w:r>
            <w:r w:rsidRPr="00445216">
              <w:rPr>
                <w:rStyle w:val="ActionChar"/>
              </w:rPr>
              <w:t>NB</w:t>
            </w:r>
          </w:p>
          <w:p w:rsidR="004E29C8" w:rsidRDefault="004E29C8" w:rsidP="004E29C8">
            <w:pPr>
              <w:pStyle w:val="Action"/>
            </w:pPr>
            <w:r>
              <w:t>MJ has a meeting planned with Marc Horowitz and will provide update on list of key vendors at next meeting.</w:t>
            </w:r>
            <w:r w:rsidR="008463A2">
              <w:br/>
            </w:r>
          </w:p>
          <w:p w:rsidR="004E29C8" w:rsidRDefault="000957D6" w:rsidP="004E29C8">
            <w:pPr>
              <w:pStyle w:val="Agenda1"/>
            </w:pPr>
            <w:r>
              <w:t>Content editing:</w:t>
            </w:r>
          </w:p>
          <w:p w:rsidR="008463A2" w:rsidRDefault="008463A2" w:rsidP="008463A2">
            <w:pPr>
              <w:pStyle w:val="Agenda1"/>
              <w:numPr>
                <w:ilvl w:val="0"/>
                <w:numId w:val="0"/>
              </w:numPr>
              <w:ind w:left="567"/>
            </w:pPr>
          </w:p>
          <w:p w:rsidR="004E29C8" w:rsidRDefault="004E29C8" w:rsidP="004E29C8">
            <w:pPr>
              <w:pStyle w:val="Agenda2"/>
            </w:pPr>
            <w:r>
              <w:t>IHTSDO update on content development</w:t>
            </w:r>
            <w:r w:rsidR="00016792">
              <w:t xml:space="preserve"> plan</w:t>
            </w:r>
          </w:p>
          <w:p w:rsidR="004E29C8" w:rsidRPr="004E29C8" w:rsidRDefault="004E29C8" w:rsidP="009070BF">
            <w:pPr>
              <w:pStyle w:val="Agenda2"/>
            </w:pPr>
            <w:r>
              <w:t>SIRS demo and discussion</w:t>
            </w:r>
            <w:r w:rsidR="008463A2">
              <w:br/>
            </w:r>
          </w:p>
        </w:tc>
        <w:tc>
          <w:tcPr>
            <w:tcW w:w="1135" w:type="dxa"/>
          </w:tcPr>
          <w:p w:rsidR="0005158D" w:rsidRDefault="0005158D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  <w:p w:rsidR="00154CC3" w:rsidRDefault="00154CC3" w:rsidP="00E32D8A">
            <w:pPr>
              <w:rPr>
                <w:lang w:val="en-US"/>
              </w:rPr>
            </w:pPr>
          </w:p>
          <w:p w:rsidR="00154CC3" w:rsidRDefault="00154CC3" w:rsidP="00E32D8A">
            <w:pPr>
              <w:rPr>
                <w:lang w:val="en-US"/>
              </w:rPr>
            </w:pPr>
          </w:p>
          <w:p w:rsidR="00154CC3" w:rsidRDefault="00154CC3" w:rsidP="00E32D8A">
            <w:pPr>
              <w:rPr>
                <w:lang w:val="en-US"/>
              </w:rPr>
            </w:pPr>
          </w:p>
          <w:p w:rsidR="00154CC3" w:rsidRDefault="00154CC3" w:rsidP="00E32D8A">
            <w:pPr>
              <w:rPr>
                <w:lang w:val="en-US"/>
              </w:rPr>
            </w:pPr>
          </w:p>
          <w:p w:rsidR="00154CC3" w:rsidRDefault="00154CC3" w:rsidP="00E32D8A">
            <w:pPr>
              <w:rPr>
                <w:lang w:val="en-US"/>
              </w:rPr>
            </w:pPr>
          </w:p>
          <w:p w:rsidR="00154CC3" w:rsidRDefault="00154CC3" w:rsidP="00E32D8A">
            <w:pPr>
              <w:rPr>
                <w:lang w:val="en-US"/>
              </w:rPr>
            </w:pPr>
          </w:p>
          <w:p w:rsidR="00154CC3" w:rsidRDefault="00154CC3" w:rsidP="00E32D8A">
            <w:pPr>
              <w:rPr>
                <w:lang w:val="en-US"/>
              </w:rPr>
            </w:pPr>
          </w:p>
          <w:p w:rsidR="00154CC3" w:rsidRDefault="000957D6" w:rsidP="00E32D8A">
            <w:pPr>
              <w:rPr>
                <w:lang w:val="en-US"/>
              </w:rPr>
            </w:pPr>
            <w:r>
              <w:rPr>
                <w:lang w:val="en-US"/>
              </w:rPr>
              <w:t>MH</w:t>
            </w:r>
          </w:p>
        </w:tc>
      </w:tr>
      <w:tr w:rsidR="004D4F41" w:rsidTr="0005158D">
        <w:tc>
          <w:tcPr>
            <w:tcW w:w="8755" w:type="dxa"/>
          </w:tcPr>
          <w:p w:rsidR="004D4F41" w:rsidRPr="00016792" w:rsidRDefault="004D4F41" w:rsidP="00016792">
            <w:pPr>
              <w:pStyle w:val="Agenda1"/>
            </w:pPr>
            <w:r>
              <w:t>Lessons learned from GP/FP project</w:t>
            </w:r>
          </w:p>
        </w:tc>
        <w:tc>
          <w:tcPr>
            <w:tcW w:w="1135" w:type="dxa"/>
          </w:tcPr>
          <w:p w:rsidR="004D4F41" w:rsidRDefault="004D4F41" w:rsidP="00E32D8A">
            <w:pPr>
              <w:rPr>
                <w:lang w:val="en-US"/>
              </w:rPr>
            </w:pPr>
            <w:r>
              <w:rPr>
                <w:lang w:val="en-US"/>
              </w:rPr>
              <w:t>NB/JM</w:t>
            </w:r>
          </w:p>
        </w:tc>
      </w:tr>
      <w:tr w:rsidR="004D4F41" w:rsidTr="0005158D">
        <w:tc>
          <w:tcPr>
            <w:tcW w:w="8755" w:type="dxa"/>
          </w:tcPr>
          <w:p w:rsidR="004D4F41" w:rsidRDefault="004D4F41" w:rsidP="009070BF">
            <w:pPr>
              <w:pStyle w:val="Agenda1"/>
            </w:pPr>
            <w:r>
              <w:t>Clinical engagement</w:t>
            </w:r>
            <w:r w:rsidR="000957D6">
              <w:t xml:space="preserve"> approach</w:t>
            </w:r>
          </w:p>
        </w:tc>
        <w:tc>
          <w:tcPr>
            <w:tcW w:w="1135" w:type="dxa"/>
          </w:tcPr>
          <w:p w:rsidR="004D4F41" w:rsidRDefault="004D4F41" w:rsidP="00E32D8A">
            <w:pPr>
              <w:rPr>
                <w:lang w:val="en-US"/>
              </w:rPr>
            </w:pPr>
            <w:r>
              <w:rPr>
                <w:lang w:val="en-US"/>
              </w:rPr>
              <w:t>JM</w:t>
            </w:r>
          </w:p>
        </w:tc>
      </w:tr>
      <w:tr w:rsidR="009070BF" w:rsidTr="0005158D">
        <w:tc>
          <w:tcPr>
            <w:tcW w:w="8755" w:type="dxa"/>
          </w:tcPr>
          <w:p w:rsidR="009070BF" w:rsidRDefault="00C83F4D" w:rsidP="009070BF">
            <w:pPr>
              <w:pStyle w:val="Agenda1"/>
            </w:pPr>
            <w:r>
              <w:t xml:space="preserve">IHTSDO </w:t>
            </w:r>
            <w:r w:rsidR="009070BF">
              <w:t>October meeting</w:t>
            </w:r>
            <w:r>
              <w:t xml:space="preserve"> 2014</w:t>
            </w:r>
          </w:p>
        </w:tc>
        <w:tc>
          <w:tcPr>
            <w:tcW w:w="1135" w:type="dxa"/>
          </w:tcPr>
          <w:p w:rsidR="009070BF" w:rsidRDefault="009070BF" w:rsidP="00E32D8A">
            <w:pPr>
              <w:rPr>
                <w:lang w:val="en-US"/>
              </w:rPr>
            </w:pPr>
            <w:r>
              <w:rPr>
                <w:lang w:val="en-US"/>
              </w:rPr>
              <w:t>JM</w:t>
            </w:r>
          </w:p>
        </w:tc>
      </w:tr>
      <w:tr w:rsidR="0005158D" w:rsidTr="0005158D">
        <w:tc>
          <w:tcPr>
            <w:tcW w:w="8755" w:type="dxa"/>
          </w:tcPr>
          <w:p w:rsidR="0005158D" w:rsidRDefault="008463A2" w:rsidP="00016792">
            <w:pPr>
              <w:pStyle w:val="Agenda1"/>
            </w:pPr>
            <w:r w:rsidRPr="00016792">
              <w:t>SIG</w:t>
            </w:r>
            <w:r>
              <w:t xml:space="preserve"> updates:</w:t>
            </w:r>
            <w:r w:rsidR="00016792">
              <w:br/>
            </w:r>
          </w:p>
          <w:p w:rsidR="009070BF" w:rsidRDefault="009070BF" w:rsidP="008463A2">
            <w:pPr>
              <w:pStyle w:val="Agenda2"/>
            </w:pPr>
            <w:r>
              <w:t>SIG work plans</w:t>
            </w:r>
          </w:p>
          <w:p w:rsidR="00CA4129" w:rsidRDefault="00CA4129" w:rsidP="008463A2">
            <w:pPr>
              <w:pStyle w:val="Agenda2"/>
            </w:pPr>
            <w:r>
              <w:t>Nursing</w:t>
            </w:r>
          </w:p>
          <w:p w:rsidR="008463A2" w:rsidRDefault="008463A2" w:rsidP="008463A2">
            <w:pPr>
              <w:pStyle w:val="Agenda2"/>
            </w:pPr>
            <w:r>
              <w:t>Dentistry</w:t>
            </w:r>
          </w:p>
          <w:p w:rsidR="008463A2" w:rsidRDefault="008463A2" w:rsidP="008463A2">
            <w:pPr>
              <w:pStyle w:val="Agenda2"/>
            </w:pPr>
            <w:r>
              <w:t xml:space="preserve">Anesthesia </w:t>
            </w:r>
          </w:p>
          <w:p w:rsidR="008463A2" w:rsidRDefault="008463A2" w:rsidP="008463A2">
            <w:pPr>
              <w:pStyle w:val="Agenda2"/>
            </w:pPr>
            <w:proofErr w:type="spellStart"/>
            <w:r>
              <w:t>iPalm</w:t>
            </w:r>
            <w:proofErr w:type="spellEnd"/>
          </w:p>
          <w:p w:rsidR="008463A2" w:rsidRDefault="008463A2" w:rsidP="008463A2">
            <w:pPr>
              <w:pStyle w:val="Agenda2"/>
            </w:pPr>
            <w:r>
              <w:t>Pharmacy</w:t>
            </w:r>
          </w:p>
          <w:p w:rsidR="008463A2" w:rsidRPr="0005158D" w:rsidRDefault="008463A2" w:rsidP="008463A2">
            <w:pPr>
              <w:pStyle w:val="Agenda2"/>
            </w:pPr>
            <w:r>
              <w:t>GP/FP</w:t>
            </w:r>
            <w:r>
              <w:br/>
            </w:r>
          </w:p>
        </w:tc>
        <w:tc>
          <w:tcPr>
            <w:tcW w:w="1135" w:type="dxa"/>
          </w:tcPr>
          <w:p w:rsidR="0005158D" w:rsidRDefault="0005158D" w:rsidP="00E32D8A">
            <w:pPr>
              <w:rPr>
                <w:lang w:val="en-US"/>
              </w:rPr>
            </w:pPr>
          </w:p>
          <w:p w:rsidR="009070BF" w:rsidRDefault="009070BF" w:rsidP="00E32D8A">
            <w:pPr>
              <w:rPr>
                <w:lang w:val="en-US"/>
              </w:rPr>
            </w:pPr>
          </w:p>
          <w:p w:rsidR="009070BF" w:rsidRDefault="009070BF" w:rsidP="00E32D8A">
            <w:pPr>
              <w:rPr>
                <w:lang w:val="en-US"/>
              </w:rPr>
            </w:pPr>
            <w:r>
              <w:rPr>
                <w:lang w:val="en-US"/>
              </w:rPr>
              <w:t>JM</w:t>
            </w:r>
          </w:p>
          <w:p w:rsidR="009070BF" w:rsidRDefault="009070BF" w:rsidP="00E32D8A">
            <w:pPr>
              <w:rPr>
                <w:lang w:val="en-US"/>
              </w:rPr>
            </w:pPr>
            <w:r>
              <w:rPr>
                <w:lang w:val="en-US"/>
              </w:rPr>
              <w:t>Chair/vice chair</w:t>
            </w:r>
          </w:p>
        </w:tc>
      </w:tr>
      <w:tr w:rsidR="0005158D" w:rsidTr="0005158D">
        <w:tc>
          <w:tcPr>
            <w:tcW w:w="8755" w:type="dxa"/>
          </w:tcPr>
          <w:p w:rsidR="0005158D" w:rsidRDefault="0005158D" w:rsidP="0005158D">
            <w:pPr>
              <w:pStyle w:val="Agenda1"/>
            </w:pPr>
            <w:r>
              <w:lastRenderedPageBreak/>
              <w:t>Any Other Business</w:t>
            </w:r>
          </w:p>
          <w:p w:rsidR="004D4F41" w:rsidRPr="0005158D" w:rsidRDefault="004D4F41" w:rsidP="004D4F41">
            <w:pPr>
              <w:pStyle w:val="Agenda2"/>
            </w:pPr>
            <w:r>
              <w:t>IHTSDO general updates</w:t>
            </w:r>
          </w:p>
        </w:tc>
        <w:tc>
          <w:tcPr>
            <w:tcW w:w="1135" w:type="dxa"/>
          </w:tcPr>
          <w:p w:rsidR="0005158D" w:rsidRDefault="00D76F98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  <w:p w:rsidR="004D4F41" w:rsidRDefault="004D4F41" w:rsidP="00E32D8A">
            <w:pPr>
              <w:rPr>
                <w:lang w:val="en-US"/>
              </w:rPr>
            </w:pPr>
            <w:r>
              <w:rPr>
                <w:lang w:val="en-US"/>
              </w:rPr>
              <w:t>JM</w:t>
            </w:r>
          </w:p>
        </w:tc>
      </w:tr>
      <w:tr w:rsidR="0005158D" w:rsidTr="0005158D">
        <w:tc>
          <w:tcPr>
            <w:tcW w:w="8755" w:type="dxa"/>
          </w:tcPr>
          <w:p w:rsidR="0005158D" w:rsidRDefault="0005158D" w:rsidP="0005158D">
            <w:pPr>
              <w:pStyle w:val="Agenda1"/>
            </w:pPr>
            <w:r>
              <w:t>Date of next meeting</w:t>
            </w:r>
            <w:r w:rsidR="009070BF">
              <w:t xml:space="preserve"> </w:t>
            </w:r>
            <w:r w:rsidR="00C83F4D">
              <w:t>–</w:t>
            </w:r>
            <w:r w:rsidR="009070BF">
              <w:t xml:space="preserve"> </w:t>
            </w:r>
            <w:r w:rsidR="00C83F4D">
              <w:t>4 August 2014, 1600 – 1700 UTC</w:t>
            </w:r>
          </w:p>
        </w:tc>
        <w:tc>
          <w:tcPr>
            <w:tcW w:w="1135" w:type="dxa"/>
          </w:tcPr>
          <w:p w:rsidR="0005158D" w:rsidRDefault="00D76F98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</w:tbl>
    <w:p w:rsidR="001F7EFF" w:rsidRDefault="001F7EFF" w:rsidP="00E32D8A">
      <w:pPr>
        <w:rPr>
          <w:lang w:val="en-US"/>
        </w:rPr>
      </w:pPr>
    </w:p>
    <w:sectPr w:rsidR="001F7EFF" w:rsidSect="0009798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A06" w:rsidRDefault="00CC3A06" w:rsidP="00B825DC">
      <w:pPr>
        <w:spacing w:after="0" w:line="240" w:lineRule="auto"/>
      </w:pPr>
      <w:r>
        <w:separator/>
      </w:r>
    </w:p>
  </w:endnote>
  <w:endnote w:type="continuationSeparator" w:id="0">
    <w:p w:rsidR="00CC3A06" w:rsidRDefault="00CC3A06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CC3A06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785DE0">
      <w:rPr>
        <w:noProof/>
      </w:rPr>
      <w:t>Document4</w:t>
    </w:r>
    <w:r>
      <w:rPr>
        <w:noProof/>
      </w:rPr>
      <w:fldChar w:fldCharType="end"/>
    </w:r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C83F4D">
      <w:rPr>
        <w:noProof/>
      </w:rPr>
      <w:t>2</w:t>
    </w:r>
    <w:r w:rsidR="00A93727">
      <w:rPr>
        <w:noProof/>
      </w:rPr>
      <w:fldChar w:fldCharType="end"/>
    </w:r>
    <w:r w:rsidR="0009798B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C83F4D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CC3A06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785DE0">
      <w:rPr>
        <w:noProof/>
      </w:rPr>
      <w:t>Document4</w:t>
    </w:r>
    <w:r>
      <w:rPr>
        <w:noProof/>
      </w:rPr>
      <w:fldChar w:fldCharType="end"/>
    </w:r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C83F4D">
      <w:rPr>
        <w:noProof/>
      </w:rPr>
      <w:t>1</w:t>
    </w:r>
    <w:r w:rsidR="00A93727">
      <w:rPr>
        <w:noProof/>
      </w:rPr>
      <w:fldChar w:fldCharType="end"/>
    </w:r>
    <w:r w:rsidR="0009798B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C83F4D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A06" w:rsidRDefault="00CC3A06" w:rsidP="00B825DC">
      <w:pPr>
        <w:spacing w:after="0" w:line="240" w:lineRule="auto"/>
      </w:pPr>
      <w:r>
        <w:separator/>
      </w:r>
    </w:p>
  </w:footnote>
  <w:footnote w:type="continuationSeparator" w:id="0">
    <w:p w:rsidR="00CC3A06" w:rsidRDefault="00CC3A06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D5E" w:rsidRDefault="00B825DC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6E6" w:rsidRDefault="005B5DAB" w:rsidP="006216E6">
    <w:pPr>
      <w:pStyle w:val="Header"/>
      <w:jc w:val="right"/>
    </w:pPr>
    <w:r>
      <w:rPr>
        <w:noProof/>
        <w:lang w:val="en-GB" w:eastAsia="en-GB"/>
      </w:rPr>
      <w:drawing>
        <wp:inline distT="0" distB="0" distL="0" distR="0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E83"/>
    <w:multiLevelType w:val="hybridMultilevel"/>
    <w:tmpl w:val="CB563612"/>
    <w:lvl w:ilvl="0" w:tplc="C2BC28BE">
      <w:start w:val="1"/>
      <w:numFmt w:val="decimal"/>
      <w:pStyle w:val="Action"/>
      <w:lvlText w:val="Act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31452"/>
    <w:multiLevelType w:val="hybridMultilevel"/>
    <w:tmpl w:val="2618C5C4"/>
    <w:lvl w:ilvl="0" w:tplc="589E40E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D613C62"/>
    <w:multiLevelType w:val="multilevel"/>
    <w:tmpl w:val="5164BE1A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DE0"/>
    <w:rsid w:val="00016792"/>
    <w:rsid w:val="000207CC"/>
    <w:rsid w:val="00041C2E"/>
    <w:rsid w:val="0005158D"/>
    <w:rsid w:val="000957D6"/>
    <w:rsid w:val="0009798B"/>
    <w:rsid w:val="000F15E9"/>
    <w:rsid w:val="00154CC3"/>
    <w:rsid w:val="0015701C"/>
    <w:rsid w:val="001B4B3F"/>
    <w:rsid w:val="001F7EFF"/>
    <w:rsid w:val="00224CC6"/>
    <w:rsid w:val="002722B0"/>
    <w:rsid w:val="002C378C"/>
    <w:rsid w:val="002C6E78"/>
    <w:rsid w:val="002E152E"/>
    <w:rsid w:val="003036DF"/>
    <w:rsid w:val="00323ED0"/>
    <w:rsid w:val="003441F7"/>
    <w:rsid w:val="004A1DA8"/>
    <w:rsid w:val="004D4F41"/>
    <w:rsid w:val="004E29C8"/>
    <w:rsid w:val="005303B8"/>
    <w:rsid w:val="005A7E1F"/>
    <w:rsid w:val="005B5DAB"/>
    <w:rsid w:val="005C652A"/>
    <w:rsid w:val="005F09F8"/>
    <w:rsid w:val="00603734"/>
    <w:rsid w:val="006216E6"/>
    <w:rsid w:val="00657893"/>
    <w:rsid w:val="006907C6"/>
    <w:rsid w:val="006F22CB"/>
    <w:rsid w:val="00724360"/>
    <w:rsid w:val="00785DE0"/>
    <w:rsid w:val="0079453A"/>
    <w:rsid w:val="007E6B7F"/>
    <w:rsid w:val="008463A2"/>
    <w:rsid w:val="009070BF"/>
    <w:rsid w:val="009A572D"/>
    <w:rsid w:val="009E054C"/>
    <w:rsid w:val="00A079E5"/>
    <w:rsid w:val="00A93727"/>
    <w:rsid w:val="00AC24AC"/>
    <w:rsid w:val="00AF51DD"/>
    <w:rsid w:val="00B4542C"/>
    <w:rsid w:val="00B825DC"/>
    <w:rsid w:val="00B8493F"/>
    <w:rsid w:val="00B85D5E"/>
    <w:rsid w:val="00C24085"/>
    <w:rsid w:val="00C34B05"/>
    <w:rsid w:val="00C53F81"/>
    <w:rsid w:val="00C83F4D"/>
    <w:rsid w:val="00CA4129"/>
    <w:rsid w:val="00CB1E5A"/>
    <w:rsid w:val="00CC3A06"/>
    <w:rsid w:val="00CC62C2"/>
    <w:rsid w:val="00CF0AA3"/>
    <w:rsid w:val="00CF72F6"/>
    <w:rsid w:val="00D76F98"/>
    <w:rsid w:val="00DC0E53"/>
    <w:rsid w:val="00E32D8A"/>
    <w:rsid w:val="00E32F08"/>
    <w:rsid w:val="00EB0666"/>
    <w:rsid w:val="00EB23C2"/>
    <w:rsid w:val="00FC4166"/>
    <w:rsid w:val="00FC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D8A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05158D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rFonts w:ascii="Verdana" w:hAnsi="Verdana"/>
      <w:lang w:val="en-US"/>
    </w:rPr>
  </w:style>
  <w:style w:type="paragraph" w:customStyle="1" w:styleId="Agenda1">
    <w:name w:val="Agenda 1"/>
    <w:basedOn w:val="ListParagraph"/>
    <w:link w:val="AgendaLevel1Char"/>
    <w:qFormat/>
    <w:rsid w:val="00E32D8A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  <w:rPr>
      <w:rFonts w:ascii="Arial" w:hAnsi="Arial"/>
    </w:rPr>
  </w:style>
  <w:style w:type="paragraph" w:customStyle="1" w:styleId="Agenda2">
    <w:name w:val="Agenda 2"/>
    <w:basedOn w:val="ListParagraph"/>
    <w:link w:val="Agenda2Char"/>
    <w:qFormat/>
    <w:rsid w:val="00E32D8A"/>
    <w:pPr>
      <w:numPr>
        <w:numId w:val="2"/>
      </w:numPr>
      <w:tabs>
        <w:tab w:val="clear" w:pos="1275"/>
        <w:tab w:val="left" w:pos="1418"/>
      </w:tabs>
      <w:ind w:left="1418" w:hanging="851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5158D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E32D8A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qFormat/>
    <w:rsid w:val="00E32D8A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  <w:rPr>
      <w:rFonts w:ascii="Arial" w:hAnsi="Arial"/>
    </w:rPr>
  </w:style>
  <w:style w:type="character" w:customStyle="1" w:styleId="Agenda2Char">
    <w:name w:val="Agenda 2 Char"/>
    <w:basedOn w:val="ListParagraphChar"/>
    <w:link w:val="Agenda2"/>
    <w:rsid w:val="00E32D8A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E32D8A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5DE0"/>
    <w:rPr>
      <w:color w:val="800080" w:themeColor="followed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4E29C8"/>
    <w:pPr>
      <w:numPr>
        <w:ilvl w:val="0"/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1275"/>
        <w:tab w:val="left" w:pos="1701"/>
      </w:tabs>
      <w:spacing w:after="120" w:line="300" w:lineRule="atLeast"/>
      <w:ind w:left="1701" w:hanging="1701"/>
      <w:contextualSpacing w:val="0"/>
    </w:pPr>
    <w:rPr>
      <w:rFonts w:ascii="Arial" w:hAnsi="Arial"/>
      <w:szCs w:val="24"/>
    </w:rPr>
  </w:style>
  <w:style w:type="character" w:customStyle="1" w:styleId="ActionChar">
    <w:name w:val="Action Char"/>
    <w:basedOn w:val="ListParagraphChar"/>
    <w:link w:val="Action"/>
    <w:rsid w:val="004E29C8"/>
    <w:rPr>
      <w:rFonts w:ascii="Arial" w:hAnsi="Arial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9E0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9E05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D8A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05158D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rFonts w:ascii="Verdana" w:hAnsi="Verdana"/>
      <w:lang w:val="en-US"/>
    </w:rPr>
  </w:style>
  <w:style w:type="paragraph" w:customStyle="1" w:styleId="Agenda1">
    <w:name w:val="Agenda 1"/>
    <w:basedOn w:val="ListParagraph"/>
    <w:link w:val="AgendaLevel1Char"/>
    <w:qFormat/>
    <w:rsid w:val="00E32D8A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  <w:rPr>
      <w:rFonts w:ascii="Arial" w:hAnsi="Arial"/>
    </w:rPr>
  </w:style>
  <w:style w:type="paragraph" w:customStyle="1" w:styleId="Agenda2">
    <w:name w:val="Agenda 2"/>
    <w:basedOn w:val="ListParagraph"/>
    <w:link w:val="Agenda2Char"/>
    <w:qFormat/>
    <w:rsid w:val="00E32D8A"/>
    <w:pPr>
      <w:numPr>
        <w:numId w:val="2"/>
      </w:numPr>
      <w:tabs>
        <w:tab w:val="clear" w:pos="1275"/>
        <w:tab w:val="left" w:pos="1418"/>
      </w:tabs>
      <w:ind w:left="1418" w:hanging="851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5158D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E32D8A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qFormat/>
    <w:rsid w:val="00E32D8A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  <w:rPr>
      <w:rFonts w:ascii="Arial" w:hAnsi="Arial"/>
    </w:rPr>
  </w:style>
  <w:style w:type="character" w:customStyle="1" w:styleId="Agenda2Char">
    <w:name w:val="Agenda 2 Char"/>
    <w:basedOn w:val="ListParagraphChar"/>
    <w:link w:val="Agenda2"/>
    <w:rsid w:val="00E32D8A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E32D8A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5DE0"/>
    <w:rPr>
      <w:color w:val="800080" w:themeColor="followed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4E29C8"/>
    <w:pPr>
      <w:numPr>
        <w:ilvl w:val="0"/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1275"/>
        <w:tab w:val="left" w:pos="1701"/>
      </w:tabs>
      <w:spacing w:after="120" w:line="300" w:lineRule="atLeast"/>
      <w:ind w:left="1701" w:hanging="1701"/>
      <w:contextualSpacing w:val="0"/>
    </w:pPr>
    <w:rPr>
      <w:rFonts w:ascii="Arial" w:hAnsi="Arial"/>
      <w:szCs w:val="24"/>
    </w:rPr>
  </w:style>
  <w:style w:type="character" w:customStyle="1" w:styleId="ActionChar">
    <w:name w:val="Action Char"/>
    <w:basedOn w:val="ListParagraphChar"/>
    <w:link w:val="Action"/>
    <w:rsid w:val="004E29C8"/>
    <w:rPr>
      <w:rFonts w:ascii="Arial" w:hAnsi="Arial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9E0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9E05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8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global.gotomeeting.com/meeting/join/90217198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imeanddate.com/worldclock/fixedtime.html?msg=HPCG+&amp;iso=20140407T16&amp;ah=1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cah1533\Desktop\A%20IHTSDO%201\Templates\Agenda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CDFB6-81E2-49A8-BC8F-B230EEBB7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Agenda_Template</Template>
  <TotalTime>1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MHA</dc:creator>
  <cp:lastModifiedBy>Jane Millar</cp:lastModifiedBy>
  <cp:revision>2</cp:revision>
  <dcterms:created xsi:type="dcterms:W3CDTF">2014-05-23T14:33:00Z</dcterms:created>
  <dcterms:modified xsi:type="dcterms:W3CDTF">2014-05-23T14:33:00Z</dcterms:modified>
</cp:coreProperties>
</file>